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1D" w:rsidRDefault="0076081D" w:rsidP="00B27C82">
      <w:pPr>
        <w:jc w:val="right"/>
      </w:pPr>
      <w:r>
        <w:t>Name: ________________________________</w:t>
      </w:r>
    </w:p>
    <w:p w:rsidR="0076081D" w:rsidRDefault="0076081D" w:rsidP="00B27C82">
      <w:pPr>
        <w:ind w:firstLine="720"/>
        <w:jc w:val="right"/>
      </w:pPr>
      <w:r>
        <w:t xml:space="preserve">  </w:t>
      </w:r>
      <w:r>
        <w:tab/>
        <w:t xml:space="preserve">          Mod: ___________________________________</w:t>
      </w:r>
    </w:p>
    <w:p w:rsidR="0076081D" w:rsidRDefault="0076081D" w:rsidP="00B27C82">
      <w:pPr>
        <w:ind w:left="2880" w:firstLine="720"/>
        <w:jc w:val="center"/>
      </w:pPr>
      <w:r>
        <w:t xml:space="preserve">     Battles of the Civil War</w:t>
      </w:r>
    </w:p>
    <w:p w:rsidR="0076081D" w:rsidRPr="00D73EA3" w:rsidRDefault="0076081D" w:rsidP="00B27C82">
      <w:pPr>
        <w:jc w:val="right"/>
      </w:pPr>
      <w:r w:rsidRPr="00D73EA3">
        <w:t>Date: __________________________________</w:t>
      </w:r>
    </w:p>
    <w:p w:rsidR="0076081D" w:rsidRPr="00D73EA3" w:rsidRDefault="0076081D" w:rsidP="00D73EA3">
      <w:pPr>
        <w:rPr>
          <w:b/>
          <w:sz w:val="28"/>
          <w:szCs w:val="28"/>
        </w:rPr>
      </w:pPr>
    </w:p>
    <w:p w:rsidR="0076081D" w:rsidRPr="00D73EA3" w:rsidRDefault="0076081D" w:rsidP="00D73EA3">
      <w:pPr>
        <w:rPr>
          <w:b/>
          <w:sz w:val="28"/>
          <w:szCs w:val="28"/>
        </w:rPr>
      </w:pPr>
      <w:smartTag w:uri="urn:schemas-microsoft-com:office:smarttags" w:element="City">
        <w:r w:rsidRPr="00D73EA3">
          <w:rPr>
            <w:b/>
            <w:sz w:val="28"/>
            <w:szCs w:val="28"/>
          </w:rPr>
          <w:t>Battle</w:t>
        </w:r>
      </w:smartTag>
      <w:r w:rsidRPr="00D73EA3">
        <w:rPr>
          <w:b/>
          <w:sz w:val="28"/>
          <w:szCs w:val="28"/>
        </w:rPr>
        <w:t xml:space="preserve"> of Bull </w:t>
      </w:r>
      <w:bookmarkStart w:id="0" w:name="_GoBack"/>
      <w:bookmarkEnd w:id="0"/>
      <w:r w:rsidRPr="00D73EA3">
        <w:rPr>
          <w:b/>
          <w:sz w:val="28"/>
          <w:szCs w:val="28"/>
        </w:rPr>
        <w:t>Run</w:t>
      </w:r>
      <w:r>
        <w:rPr>
          <w:b/>
          <w:sz w:val="28"/>
          <w:szCs w:val="28"/>
        </w:rPr>
        <w:t xml:space="preserve"> (</w:t>
      </w:r>
      <w:smartTag w:uri="urn:schemas-microsoft-com:office:smarttags" w:element="City">
        <w:r>
          <w:rPr>
            <w:b/>
            <w:sz w:val="28"/>
            <w:szCs w:val="28"/>
          </w:rPr>
          <w:t>Manassas</w:t>
        </w:r>
      </w:smartTag>
      <w:r>
        <w:rPr>
          <w:b/>
          <w:sz w:val="28"/>
          <w:szCs w:val="28"/>
        </w:rPr>
        <w:t>)</w:t>
      </w:r>
      <w:r w:rsidRPr="00D73EA3">
        <w:rPr>
          <w:b/>
          <w:sz w:val="28"/>
          <w:szCs w:val="28"/>
        </w:rPr>
        <w:t xml:space="preserve">, </w:t>
      </w:r>
      <w:smartTag w:uri="urn:schemas-microsoft-com:office:smarttags" w:element="City">
        <w:r w:rsidRPr="00D73EA3">
          <w:rPr>
            <w:b/>
            <w:sz w:val="28"/>
            <w:szCs w:val="28"/>
          </w:rPr>
          <w:t>Battle</w:t>
        </w:r>
      </w:smartTag>
      <w:r w:rsidRPr="00D73EA3">
        <w:rPr>
          <w:b/>
          <w:sz w:val="28"/>
          <w:szCs w:val="28"/>
        </w:rPr>
        <w:t xml:space="preserve"> of Antietam, </w:t>
      </w:r>
      <w:smartTag w:uri="urn:schemas-microsoft-com:office:smarttags" w:element="City">
        <w:r w:rsidRPr="00D73EA3">
          <w:rPr>
            <w:b/>
            <w:sz w:val="28"/>
            <w:szCs w:val="28"/>
          </w:rPr>
          <w:t>Battle</w:t>
        </w:r>
      </w:smartTag>
      <w:r w:rsidRPr="00D73EA3">
        <w:rPr>
          <w:b/>
          <w:sz w:val="28"/>
          <w:szCs w:val="28"/>
        </w:rPr>
        <w:t xml:space="preserve"> of </w:t>
      </w:r>
      <w:smartTag w:uri="urn:schemas-microsoft-com:office:smarttags" w:element="place">
        <w:smartTag w:uri="urn:schemas-microsoft-com:office:smarttags" w:element="City">
          <w:r w:rsidRPr="00D73EA3">
            <w:rPr>
              <w:b/>
              <w:sz w:val="28"/>
              <w:szCs w:val="28"/>
            </w:rPr>
            <w:t>Gettysburg</w:t>
          </w:r>
        </w:smartTag>
      </w:smartTag>
      <w:r w:rsidRPr="00D73EA3">
        <w:rPr>
          <w:b/>
          <w:sz w:val="28"/>
          <w:szCs w:val="28"/>
        </w:rPr>
        <w:t xml:space="preserve"> </w:t>
      </w:r>
    </w:p>
    <w:p w:rsidR="0076081D" w:rsidRDefault="0076081D" w:rsidP="00B27C82">
      <w:pPr>
        <w:jc w:val="right"/>
      </w:pPr>
      <w:r>
        <w:tab/>
      </w:r>
    </w:p>
    <w:p w:rsidR="0076081D" w:rsidRDefault="0076081D" w:rsidP="00B27C82">
      <w:pPr>
        <w:jc w:val="right"/>
      </w:pPr>
    </w:p>
    <w:p w:rsidR="0076081D" w:rsidRDefault="0076081D" w:rsidP="00B27C82">
      <w:pPr>
        <w:jc w:val="right"/>
      </w:pPr>
    </w:p>
    <w:p w:rsidR="0076081D" w:rsidRDefault="0076081D" w:rsidP="00B27C82">
      <w:pPr>
        <w:spacing w:line="480" w:lineRule="auto"/>
      </w:pPr>
      <w:smartTag w:uri="urn:schemas-microsoft-com:office:smarttags" w:element="place">
        <w:smartTag w:uri="urn:schemas-microsoft-com:office:smarttags" w:element="City">
          <w:r>
            <w:t>Battle</w:t>
          </w:r>
        </w:smartTag>
      </w:smartTag>
      <w:r>
        <w:t>: ___________________________________________</w:t>
      </w:r>
    </w:p>
    <w:p w:rsidR="0076081D" w:rsidRDefault="0076081D" w:rsidP="00B27C82">
      <w:pPr>
        <w:spacing w:line="480" w:lineRule="auto"/>
      </w:pPr>
      <w:r>
        <w:t>Location:________________________________________</w:t>
      </w:r>
    </w:p>
    <w:p w:rsidR="0076081D" w:rsidRDefault="0076081D" w:rsidP="00B27C82">
      <w:pPr>
        <w:spacing w:line="480" w:lineRule="auto"/>
      </w:pPr>
      <w:r>
        <w:t>Date(s): __________________________________________</w:t>
      </w:r>
    </w:p>
    <w:p w:rsidR="0076081D" w:rsidRDefault="0076081D" w:rsidP="00B27C82">
      <w:pPr>
        <w:spacing w:line="480" w:lineRule="auto"/>
      </w:pPr>
      <w:r>
        <w:t>Commanders: ____________________________________</w:t>
      </w:r>
    </w:p>
    <w:p w:rsidR="0076081D" w:rsidRDefault="0076081D" w:rsidP="00B27C82">
      <w:pPr>
        <w:spacing w:line="480" w:lineRule="auto"/>
      </w:pPr>
      <w:r>
        <w:t>Estimated Casualties: _____________________________________</w:t>
      </w:r>
    </w:p>
    <w:p w:rsidR="0076081D" w:rsidRDefault="0076081D"/>
    <w:p w:rsidR="0076081D" w:rsidRDefault="0076081D">
      <w:r>
        <w:t>Summary: Write 2-3 (Why was this battle important, who won, what weapons where used?)</w:t>
      </w:r>
    </w:p>
    <w:p w:rsidR="0076081D" w:rsidRDefault="0076081D"/>
    <w:p w:rsidR="0076081D" w:rsidRDefault="0076081D" w:rsidP="00D73EA3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81D" w:rsidRDefault="0076081D" w:rsidP="00D73EA3">
      <w:pPr>
        <w:spacing w:line="480" w:lineRule="auto"/>
      </w:pPr>
    </w:p>
    <w:p w:rsidR="0076081D" w:rsidRDefault="0076081D" w:rsidP="00D73EA3">
      <w:pPr>
        <w:spacing w:line="480" w:lineRule="auto"/>
      </w:pPr>
      <w:smartTag w:uri="urn:schemas-microsoft-com:office:smarttags" w:element="place">
        <w:smartTag w:uri="urn:schemas-microsoft-com:office:smarttags" w:element="City">
          <w:r>
            <w:t>Battle</w:t>
          </w:r>
        </w:smartTag>
      </w:smartTag>
      <w:r>
        <w:t>: ___________________________________________</w:t>
      </w:r>
    </w:p>
    <w:p w:rsidR="0076081D" w:rsidRDefault="0076081D" w:rsidP="00D73EA3">
      <w:pPr>
        <w:spacing w:line="480" w:lineRule="auto"/>
      </w:pPr>
      <w:r>
        <w:t>Location:________________________________________</w:t>
      </w:r>
    </w:p>
    <w:p w:rsidR="0076081D" w:rsidRDefault="0076081D" w:rsidP="00D73EA3">
      <w:pPr>
        <w:spacing w:line="480" w:lineRule="auto"/>
      </w:pPr>
      <w:r>
        <w:t>Date(s): __________________________________________</w:t>
      </w:r>
    </w:p>
    <w:p w:rsidR="0076081D" w:rsidRDefault="0076081D" w:rsidP="00D73EA3">
      <w:pPr>
        <w:spacing w:line="480" w:lineRule="auto"/>
      </w:pPr>
      <w:r>
        <w:t>Commanders: ____________________________________</w:t>
      </w:r>
    </w:p>
    <w:p w:rsidR="0076081D" w:rsidRDefault="0076081D" w:rsidP="00D73EA3">
      <w:pPr>
        <w:spacing w:line="480" w:lineRule="auto"/>
      </w:pPr>
      <w:r>
        <w:t>Estimated Casualties: _____________________________________</w:t>
      </w:r>
    </w:p>
    <w:p w:rsidR="0076081D" w:rsidRDefault="0076081D" w:rsidP="00D73EA3"/>
    <w:p w:rsidR="0076081D" w:rsidRDefault="0076081D" w:rsidP="00D73EA3">
      <w:r>
        <w:t>Summary: Write 2-3 (Why was this battle important, who won, what weapons where used?)</w:t>
      </w:r>
    </w:p>
    <w:p w:rsidR="0076081D" w:rsidRDefault="0076081D" w:rsidP="00D73EA3"/>
    <w:p w:rsidR="0076081D" w:rsidRDefault="0076081D" w:rsidP="00D73EA3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81D" w:rsidRDefault="0076081D" w:rsidP="00D73EA3">
      <w:pPr>
        <w:spacing w:line="480" w:lineRule="auto"/>
      </w:pPr>
    </w:p>
    <w:p w:rsidR="0076081D" w:rsidRDefault="0076081D" w:rsidP="00D73EA3">
      <w:pPr>
        <w:spacing w:line="480" w:lineRule="auto"/>
      </w:pPr>
      <w:smartTag w:uri="urn:schemas-microsoft-com:office:smarttags" w:element="place">
        <w:smartTag w:uri="urn:schemas-microsoft-com:office:smarttags" w:element="City">
          <w:r>
            <w:t>Battle</w:t>
          </w:r>
        </w:smartTag>
      </w:smartTag>
      <w:r>
        <w:t>: ___________________________________________</w:t>
      </w:r>
    </w:p>
    <w:p w:rsidR="0076081D" w:rsidRDefault="0076081D" w:rsidP="00D73EA3">
      <w:pPr>
        <w:spacing w:line="480" w:lineRule="auto"/>
      </w:pPr>
      <w:r>
        <w:t>Location:________________________________________</w:t>
      </w:r>
    </w:p>
    <w:p w:rsidR="0076081D" w:rsidRDefault="0076081D" w:rsidP="00D73EA3">
      <w:pPr>
        <w:spacing w:line="480" w:lineRule="auto"/>
      </w:pPr>
      <w:r>
        <w:t>Date(s): __________________________________________</w:t>
      </w:r>
    </w:p>
    <w:p w:rsidR="0076081D" w:rsidRDefault="0076081D" w:rsidP="00D73EA3">
      <w:pPr>
        <w:spacing w:line="480" w:lineRule="auto"/>
      </w:pPr>
      <w:r>
        <w:t>Commanders: ____________________________________</w:t>
      </w:r>
    </w:p>
    <w:p w:rsidR="0076081D" w:rsidRDefault="0076081D" w:rsidP="00D73EA3">
      <w:pPr>
        <w:spacing w:line="480" w:lineRule="auto"/>
      </w:pPr>
      <w:r>
        <w:t>Estimated Casualties: _____________________________________</w:t>
      </w:r>
    </w:p>
    <w:p w:rsidR="0076081D" w:rsidRDefault="0076081D" w:rsidP="00D73EA3"/>
    <w:p w:rsidR="0076081D" w:rsidRDefault="0076081D" w:rsidP="00D73EA3">
      <w:r>
        <w:t>Summary: Write 2-3 (Why was this battle important, who won, what weapons where used?)</w:t>
      </w:r>
    </w:p>
    <w:p w:rsidR="0076081D" w:rsidRDefault="0076081D" w:rsidP="00D73EA3"/>
    <w:p w:rsidR="0076081D" w:rsidRDefault="0076081D" w:rsidP="00127785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81D" w:rsidRDefault="0076081D" w:rsidP="00D73EA3"/>
    <w:p w:rsidR="0076081D" w:rsidRDefault="0076081D" w:rsidP="00523557">
      <w:pPr>
        <w:spacing w:line="480" w:lineRule="auto"/>
      </w:pPr>
    </w:p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 w:rsidP="00D73EA3"/>
    <w:p w:rsidR="0076081D" w:rsidRDefault="0076081D"/>
    <w:p w:rsidR="0076081D" w:rsidRDefault="0076081D"/>
    <w:p w:rsidR="0076081D" w:rsidRDefault="0076081D"/>
    <w:p w:rsidR="0076081D" w:rsidRDefault="0076081D"/>
    <w:p w:rsidR="0076081D" w:rsidRDefault="0076081D"/>
    <w:p w:rsidR="0076081D" w:rsidRDefault="0076081D"/>
    <w:sectPr w:rsidR="0076081D" w:rsidSect="000707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D4240"/>
    <w:multiLevelType w:val="hybridMultilevel"/>
    <w:tmpl w:val="96DC24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B106D08"/>
    <w:multiLevelType w:val="hybridMultilevel"/>
    <w:tmpl w:val="897E5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325F7B"/>
    <w:multiLevelType w:val="hybridMultilevel"/>
    <w:tmpl w:val="8F228E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A31"/>
    <w:rsid w:val="00070742"/>
    <w:rsid w:val="00127785"/>
    <w:rsid w:val="002972C0"/>
    <w:rsid w:val="002D0E3A"/>
    <w:rsid w:val="00523557"/>
    <w:rsid w:val="00643A31"/>
    <w:rsid w:val="00702337"/>
    <w:rsid w:val="0076081D"/>
    <w:rsid w:val="009D2D57"/>
    <w:rsid w:val="00B27C82"/>
    <w:rsid w:val="00C46712"/>
    <w:rsid w:val="00C62CEF"/>
    <w:rsid w:val="00CD5EB1"/>
    <w:rsid w:val="00D73EA3"/>
    <w:rsid w:val="00D82FAC"/>
    <w:rsid w:val="00DF247C"/>
    <w:rsid w:val="00EF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71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3A3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235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457</Words>
  <Characters>2610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MENSAH</dc:creator>
  <cp:keywords/>
  <dc:description/>
  <cp:lastModifiedBy>drossell</cp:lastModifiedBy>
  <cp:revision>4</cp:revision>
  <dcterms:created xsi:type="dcterms:W3CDTF">2013-04-27T19:42:00Z</dcterms:created>
  <dcterms:modified xsi:type="dcterms:W3CDTF">2013-05-06T12:48:00Z</dcterms:modified>
</cp:coreProperties>
</file>